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1" w:rsidRPr="00CA7C3D" w:rsidRDefault="00123281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123281" w:rsidRPr="00CA7C3D" w:rsidRDefault="00123281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123281" w:rsidRPr="00CA7C3D" w:rsidRDefault="00123281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123281" w:rsidRPr="00CA7C3D" w:rsidRDefault="00123281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123281" w:rsidRPr="00CA7C3D" w:rsidRDefault="00123281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  15.03.2022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54</w:t>
      </w:r>
    </w:p>
    <w:p w:rsidR="00123281" w:rsidRPr="00CA7C3D" w:rsidRDefault="00123281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123281" w:rsidRPr="00CA7C3D" w:rsidRDefault="00123281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Найтоповичского сельского поселения</w:t>
      </w:r>
    </w:p>
    <w:p w:rsidR="00123281" w:rsidRPr="00CA7C3D" w:rsidRDefault="00123281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123281" w:rsidRPr="00CA7C3D" w:rsidRDefault="00123281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123281" w:rsidRPr="00FC5F2F" w:rsidRDefault="00123281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38</w:t>
      </w:r>
      <w:r w:rsidRPr="00FC5F2F">
        <w:t xml:space="preserve"> «Об утверждении Генерального плана </w:t>
      </w:r>
      <w:r>
        <w:t>Найтоповичского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6-30)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123281" w:rsidRDefault="00123281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123281" w:rsidRPr="00336C1F" w:rsidRDefault="00123281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123281" w:rsidRPr="00F13FF3" w:rsidRDefault="00123281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123281" w:rsidRPr="00F13FF3" w:rsidRDefault="00123281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343275</w:t>
      </w:r>
      <w:r w:rsidRPr="00F13FF3">
        <w:rPr>
          <w:lang w:eastAsia="ru-RU"/>
        </w:rPr>
        <w:t>кв.м;</w:t>
      </w:r>
    </w:p>
    <w:p w:rsidR="00123281" w:rsidRPr="00F13FF3" w:rsidRDefault="00123281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Найтоповичское</w:t>
      </w:r>
      <w:r w:rsidRPr="00F13FF3">
        <w:rPr>
          <w:lang w:eastAsia="ru-RU"/>
        </w:rPr>
        <w:t xml:space="preserve"> сельское поселение;</w:t>
      </w:r>
    </w:p>
    <w:p w:rsidR="00123281" w:rsidRPr="00F13FF3" w:rsidRDefault="00123281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«выращивание зерновых и иных сельскохозяйственных культур</w:t>
      </w:r>
      <w:r w:rsidRPr="00F13FF3">
        <w:rPr>
          <w:lang w:eastAsia="ru-RU"/>
        </w:rPr>
        <w:t>»</w:t>
      </w:r>
      <w:r>
        <w:rPr>
          <w:lang w:eastAsia="ru-RU"/>
        </w:rPr>
        <w:t>-код вида 1.2</w:t>
      </w:r>
      <w:r w:rsidRPr="00F13FF3">
        <w:rPr>
          <w:lang w:eastAsia="ru-RU"/>
        </w:rPr>
        <w:t xml:space="preserve">;  </w:t>
      </w:r>
    </w:p>
    <w:p w:rsidR="00123281" w:rsidRPr="00F13FF3" w:rsidRDefault="00123281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123281" w:rsidRPr="00F13FF3" w:rsidRDefault="00123281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123281" w:rsidRPr="00F13FF3" w:rsidRDefault="00123281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123281" w:rsidRPr="0050051F" w:rsidRDefault="00123281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123281" w:rsidRPr="0050051F" w:rsidRDefault="00123281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123281" w:rsidRPr="0050051F" w:rsidRDefault="00123281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123281" w:rsidRDefault="00123281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И.М. Волкович.</w:t>
      </w:r>
    </w:p>
    <w:p w:rsidR="00123281" w:rsidRDefault="00123281" w:rsidP="00095619">
      <w:pPr>
        <w:spacing w:line="240" w:lineRule="auto"/>
        <w:jc w:val="both"/>
        <w:rPr>
          <w:lang w:eastAsia="ru-RU"/>
        </w:rPr>
      </w:pPr>
    </w:p>
    <w:p w:rsidR="00123281" w:rsidRPr="0050051F" w:rsidRDefault="00123281" w:rsidP="00095619">
      <w:pPr>
        <w:spacing w:line="240" w:lineRule="auto"/>
        <w:jc w:val="both"/>
        <w:rPr>
          <w:lang w:eastAsia="ru-RU"/>
        </w:rPr>
      </w:pPr>
    </w:p>
    <w:p w:rsidR="00123281" w:rsidRPr="0050051F" w:rsidRDefault="00123281" w:rsidP="00095619">
      <w:pPr>
        <w:spacing w:line="240" w:lineRule="auto"/>
        <w:rPr>
          <w:lang w:eastAsia="ru-RU"/>
        </w:rPr>
      </w:pPr>
    </w:p>
    <w:p w:rsidR="00123281" w:rsidRPr="0050051F" w:rsidRDefault="00123281" w:rsidP="00095619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А.М. Кусков</w:t>
      </w:r>
    </w:p>
    <w:p w:rsidR="00123281" w:rsidRPr="0050051F" w:rsidRDefault="00123281" w:rsidP="00095619">
      <w:pPr>
        <w:spacing w:line="240" w:lineRule="auto"/>
        <w:rPr>
          <w:lang w:eastAsia="ru-RU"/>
        </w:rPr>
      </w:pPr>
    </w:p>
    <w:sectPr w:rsidR="00123281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281" w:rsidRDefault="00123281" w:rsidP="006F0F01">
      <w:pPr>
        <w:spacing w:line="240" w:lineRule="auto"/>
      </w:pPr>
      <w:r>
        <w:separator/>
      </w:r>
    </w:p>
  </w:endnote>
  <w:endnote w:type="continuationSeparator" w:id="1">
    <w:p w:rsidR="00123281" w:rsidRDefault="00123281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281" w:rsidRDefault="00123281" w:rsidP="006F0F01">
      <w:pPr>
        <w:spacing w:line="240" w:lineRule="auto"/>
      </w:pPr>
      <w:r>
        <w:separator/>
      </w:r>
    </w:p>
  </w:footnote>
  <w:footnote w:type="continuationSeparator" w:id="1">
    <w:p w:rsidR="00123281" w:rsidRDefault="00123281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23281"/>
    <w:rsid w:val="001842C6"/>
    <w:rsid w:val="001A43AC"/>
    <w:rsid w:val="001F0C9A"/>
    <w:rsid w:val="002667AF"/>
    <w:rsid w:val="002E000A"/>
    <w:rsid w:val="00336C1F"/>
    <w:rsid w:val="00370C22"/>
    <w:rsid w:val="00372606"/>
    <w:rsid w:val="00453CB3"/>
    <w:rsid w:val="00480486"/>
    <w:rsid w:val="00484E3B"/>
    <w:rsid w:val="004919E2"/>
    <w:rsid w:val="004A5D0A"/>
    <w:rsid w:val="004C363A"/>
    <w:rsid w:val="004F4E78"/>
    <w:rsid w:val="0050051F"/>
    <w:rsid w:val="00544245"/>
    <w:rsid w:val="005538FA"/>
    <w:rsid w:val="00557778"/>
    <w:rsid w:val="0057130B"/>
    <w:rsid w:val="00587744"/>
    <w:rsid w:val="005C384D"/>
    <w:rsid w:val="005F32CF"/>
    <w:rsid w:val="00664215"/>
    <w:rsid w:val="0069515C"/>
    <w:rsid w:val="006B355E"/>
    <w:rsid w:val="006B5B5F"/>
    <w:rsid w:val="006D1CA3"/>
    <w:rsid w:val="006F0F01"/>
    <w:rsid w:val="006F3730"/>
    <w:rsid w:val="00754FC8"/>
    <w:rsid w:val="00764993"/>
    <w:rsid w:val="00817FCC"/>
    <w:rsid w:val="00835A51"/>
    <w:rsid w:val="00853FF7"/>
    <w:rsid w:val="00884B6E"/>
    <w:rsid w:val="008D7D22"/>
    <w:rsid w:val="008E3600"/>
    <w:rsid w:val="0093456D"/>
    <w:rsid w:val="00957BBE"/>
    <w:rsid w:val="00960E0A"/>
    <w:rsid w:val="009E0AD9"/>
    <w:rsid w:val="00A870FE"/>
    <w:rsid w:val="00A907A8"/>
    <w:rsid w:val="00AA779F"/>
    <w:rsid w:val="00AE56E3"/>
    <w:rsid w:val="00B37F84"/>
    <w:rsid w:val="00B4544F"/>
    <w:rsid w:val="00B55D15"/>
    <w:rsid w:val="00B56307"/>
    <w:rsid w:val="00B61E85"/>
    <w:rsid w:val="00B83C47"/>
    <w:rsid w:val="00BC14E3"/>
    <w:rsid w:val="00BF05C8"/>
    <w:rsid w:val="00C14927"/>
    <w:rsid w:val="00C17BCE"/>
    <w:rsid w:val="00C27A5F"/>
    <w:rsid w:val="00C64F97"/>
    <w:rsid w:val="00C85A88"/>
    <w:rsid w:val="00CA7C3D"/>
    <w:rsid w:val="00D07175"/>
    <w:rsid w:val="00D56354"/>
    <w:rsid w:val="00DC35FF"/>
    <w:rsid w:val="00DE4856"/>
    <w:rsid w:val="00E41AF8"/>
    <w:rsid w:val="00EC3E2A"/>
    <w:rsid w:val="00EC6E67"/>
    <w:rsid w:val="00ED21AF"/>
    <w:rsid w:val="00ED64B1"/>
    <w:rsid w:val="00ED6DCE"/>
    <w:rsid w:val="00EE78EE"/>
    <w:rsid w:val="00F000AD"/>
    <w:rsid w:val="00F13FF3"/>
    <w:rsid w:val="00F3298D"/>
    <w:rsid w:val="00F46809"/>
    <w:rsid w:val="00F61E96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63A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197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</TotalTime>
  <Pages>2</Pages>
  <Words>476</Words>
  <Characters>2714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11</cp:revision>
  <cp:lastPrinted>2022-03-14T09:15:00Z</cp:lastPrinted>
  <dcterms:created xsi:type="dcterms:W3CDTF">2021-06-24T09:26:00Z</dcterms:created>
  <dcterms:modified xsi:type="dcterms:W3CDTF">2022-03-18T12:22:00Z</dcterms:modified>
</cp:coreProperties>
</file>